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7BB54FAB" w:rsidR="00E90E49" w:rsidRPr="00326798" w:rsidRDefault="005A79A9" w:rsidP="00E35559">
      <w:pPr>
        <w:pStyle w:val="3GPPHeader"/>
        <w:spacing w:after="60"/>
        <w:rPr>
          <w:sz w:val="28"/>
          <w:szCs w:val="28"/>
        </w:rPr>
      </w:pPr>
      <w:r>
        <w:rPr>
          <w:sz w:val="28"/>
        </w:rPr>
        <w:t>3GPP TSG-RAN WG2</w:t>
      </w:r>
      <w:r w:rsidR="00C95B85">
        <w:rPr>
          <w:sz w:val="28"/>
        </w:rPr>
        <w:t>#99</w:t>
      </w:r>
      <w:r w:rsidR="003D0E00">
        <w:rPr>
          <w:sz w:val="28"/>
        </w:rPr>
        <w:t>bis</w:t>
      </w:r>
      <w:r w:rsidR="0092381E" w:rsidRPr="0030740B">
        <w:rPr>
          <w:sz w:val="28"/>
          <w:szCs w:val="28"/>
        </w:rPr>
        <w:tab/>
        <w:t xml:space="preserve">Tdoc </w:t>
      </w:r>
      <w:bookmarkStart w:id="0" w:name="_GoBack"/>
      <w:r w:rsidR="00F1594A" w:rsidRPr="00F1594A">
        <w:rPr>
          <w:sz w:val="28"/>
          <w:szCs w:val="28"/>
        </w:rPr>
        <w:t>R2-1710387</w:t>
      </w:r>
      <w:bookmarkEnd w:id="0"/>
    </w:p>
    <w:p w14:paraId="56C12257" w14:textId="264279E8" w:rsidR="00E90E49" w:rsidRPr="00CA4021" w:rsidRDefault="003D0E00" w:rsidP="00357380">
      <w:pPr>
        <w:pStyle w:val="3GPPHeader"/>
        <w:rPr>
          <w:lang w:val="en-US"/>
        </w:rPr>
      </w:pPr>
      <w:r>
        <w:t>Prague, Czech Republic</w:t>
      </w:r>
      <w:r w:rsidR="00C95B85">
        <w:t xml:space="preserve">, </w:t>
      </w:r>
      <w:r>
        <w:t>August 9-13</w:t>
      </w:r>
      <w:r w:rsidR="00C95B85">
        <w:t>, 2017</w:t>
      </w:r>
      <w:r w:rsidR="00A9292E">
        <w:tab/>
      </w:r>
      <w:r w:rsidR="00C95B85">
        <w:t>Resubmission</w:t>
      </w:r>
      <w:r w:rsidR="00A9292E">
        <w:t xml:space="preserve"> of </w:t>
      </w:r>
      <w:r w:rsidR="00C95B85" w:rsidRPr="00C95B85">
        <w:t>R2-170</w:t>
      </w:r>
      <w:r>
        <w:t>8167</w:t>
      </w:r>
    </w:p>
    <w:p w14:paraId="4A4F422A" w14:textId="3D87AAE9" w:rsidR="00E90E49" w:rsidRPr="00C95B85" w:rsidRDefault="00E90E49" w:rsidP="00311702">
      <w:pPr>
        <w:pStyle w:val="3GPPHeader"/>
        <w:rPr>
          <w:sz w:val="22"/>
          <w:szCs w:val="22"/>
          <w:lang w:val="en-US"/>
        </w:rPr>
      </w:pPr>
      <w:r w:rsidRPr="00CA4021">
        <w:rPr>
          <w:sz w:val="22"/>
          <w:szCs w:val="22"/>
          <w:lang w:val="en-US"/>
        </w:rPr>
        <w:t>Agenda Item:</w:t>
      </w:r>
      <w:r w:rsidRPr="00CA4021">
        <w:rPr>
          <w:sz w:val="22"/>
          <w:szCs w:val="22"/>
          <w:lang w:val="en-US"/>
        </w:rPr>
        <w:tab/>
      </w:r>
      <w:r w:rsidR="00F1594A" w:rsidRPr="00F1594A">
        <w:rPr>
          <w:sz w:val="22"/>
          <w:szCs w:val="22"/>
          <w:lang w:val="en-US"/>
        </w:rPr>
        <w:t>10.4.1.6.5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32340F3"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w:t>
      </w:r>
      <w:r w:rsidR="00A169AB">
        <w:rPr>
          <w:sz w:val="22"/>
          <w:szCs w:val="22"/>
        </w:rPr>
        <w:t>scheduling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3871EE3C" w14:textId="77777777" w:rsidR="00492A9D" w:rsidRPr="00CE0424" w:rsidRDefault="00492A9D" w:rsidP="00492A9D"/>
    <w:p w14:paraId="05CD4AF1" w14:textId="77777777" w:rsidR="00492A9D" w:rsidRPr="00CE0424" w:rsidRDefault="00492A9D" w:rsidP="00492A9D">
      <w:pPr>
        <w:pStyle w:val="Heading1"/>
      </w:pPr>
      <w:r w:rsidRPr="00CE0424">
        <w:t>Introduction</w:t>
      </w:r>
    </w:p>
    <w:p w14:paraId="2FC0BC8B" w14:textId="77777777" w:rsidR="00492A9D" w:rsidRPr="00E435F8" w:rsidRDefault="00492A9D" w:rsidP="00492A9D">
      <w:pPr>
        <w:pStyle w:val="BodyText"/>
        <w:rPr>
          <w:rFonts w:ascii="Times New Roman" w:eastAsia="MS Mincho" w:hAnsi="Times New Roman"/>
          <w:lang w:val="en-US" w:eastAsia="ja-JP"/>
        </w:rPr>
      </w:pPr>
      <w:r>
        <w:t xml:space="preserve">In this contribution, we analyse the current RAN1 and RAN2 agreements on system information scheduling and propose a structure based on LTE for the </w:t>
      </w:r>
      <w:r w:rsidRPr="007E2A07">
        <w:t>scheduling of minimum and</w:t>
      </w:r>
      <w:r>
        <w:t xml:space="preserve"> other system information. </w:t>
      </w:r>
    </w:p>
    <w:p w14:paraId="100DF4CB" w14:textId="77777777" w:rsidR="00492A9D" w:rsidRDefault="00492A9D" w:rsidP="00492A9D">
      <w:pPr>
        <w:pStyle w:val="Heading1"/>
      </w:pPr>
      <w:bookmarkStart w:id="1" w:name="_Ref178064866"/>
      <w:r w:rsidRPr="00CE0424">
        <w:t>Discussion</w:t>
      </w:r>
      <w:bookmarkEnd w:id="1"/>
    </w:p>
    <w:p w14:paraId="0274D07D" w14:textId="77777777" w:rsidR="00492A9D" w:rsidRDefault="00492A9D" w:rsidP="00492A9D">
      <w:pPr>
        <w:pStyle w:val="Heading2"/>
      </w:pPr>
      <w:r>
        <w:t>RAN1 agreements on system information scheduling</w:t>
      </w:r>
    </w:p>
    <w:p w14:paraId="566EFC7D" w14:textId="5DA411E7" w:rsidR="00492A9D" w:rsidRDefault="00492A9D" w:rsidP="00492A9D">
      <w:pPr>
        <w:pStyle w:val="BodyText"/>
      </w:pPr>
      <w:bookmarkStart w:id="2" w:name="_Toc473554760"/>
      <w:bookmarkStart w:id="3" w:name="_Toc473554795"/>
      <w:bookmarkStart w:id="4" w:name="_Toc473554813"/>
      <w:bookmarkStart w:id="5" w:name="_Toc473554893"/>
      <w:bookmarkStart w:id="6" w:name="_Toc473554939"/>
      <w:bookmarkStart w:id="7" w:name="_Toc473898231"/>
      <w:bookmarkStart w:id="8" w:name="_Toc473935530"/>
      <w:bookmarkStart w:id="9" w:name="_Toc470004042"/>
      <w:bookmarkStart w:id="10" w:name="_Toc470004051"/>
      <w:bookmarkStart w:id="11" w:name="_Toc470004067"/>
      <w:bookmarkStart w:id="12" w:name="_Toc471498637"/>
      <w:bookmarkStart w:id="13" w:name="_Toc471503432"/>
      <w:bookmarkStart w:id="14" w:name="_Toc471523544"/>
      <w:r>
        <w:t>RAN1 has agreed</w:t>
      </w:r>
      <w:r w:rsidR="00A519EB">
        <w:t xml:space="preserve"> in RAN1#88</w:t>
      </w:r>
    </w:p>
    <w:p w14:paraId="7AD92046" w14:textId="77777777" w:rsidR="00492A9D" w:rsidRDefault="00492A9D" w:rsidP="00492A9D">
      <w:pPr>
        <w:pStyle w:val="BodyText"/>
      </w:pPr>
      <w:r w:rsidRPr="00E435F8">
        <w:rPr>
          <w:noProof/>
          <w:lang w:val="en-US" w:eastAsia="en-US"/>
        </w:rPr>
        <mc:AlternateContent>
          <mc:Choice Requires="wps">
            <w:drawing>
              <wp:inline distT="0" distB="0" distL="0" distR="0" wp14:anchorId="4581921C" wp14:editId="16CF1650">
                <wp:extent cx="5972175" cy="1864426"/>
                <wp:effectExtent l="0" t="0" r="2857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864426"/>
                        </a:xfrm>
                        <a:prstGeom prst="rect">
                          <a:avLst/>
                        </a:prstGeom>
                        <a:solidFill>
                          <a:srgbClr val="FFFFFF"/>
                        </a:solidFill>
                        <a:ln w="9525">
                          <a:solidFill>
                            <a:srgbClr val="000000"/>
                          </a:solidFill>
                          <a:miter lim="800000"/>
                          <a:headEnd/>
                          <a:tailEnd/>
                        </a:ln>
                      </wps:spPr>
                      <wps:txbx>
                        <w:txbxContent>
                          <w:p w14:paraId="11960054" w14:textId="77777777" w:rsidR="00492A9D" w:rsidRPr="007E551A" w:rsidRDefault="00492A9D" w:rsidP="00492A9D">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3CC49FFD"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06E2DED4" w14:textId="77777777" w:rsidR="00492A9D" w:rsidRPr="007E551A" w:rsidRDefault="00492A9D" w:rsidP="00492A9D">
                            <w:pPr>
                              <w:rPr>
                                <w:lang w:val="en-US"/>
                              </w:rPr>
                            </w:pPr>
                          </w:p>
                        </w:txbxContent>
                      </wps:txbx>
                      <wps:bodyPr rot="0" vert="horz" wrap="square" lIns="91440" tIns="45720" rIns="91440" bIns="45720" anchor="t" anchorCtr="0">
                        <a:noAutofit/>
                      </wps:bodyPr>
                    </wps:wsp>
                  </a:graphicData>
                </a:graphic>
              </wp:inline>
            </w:drawing>
          </mc:Choice>
          <mc:Fallback>
            <w:pict>
              <v:shapetype w14:anchorId="4581921C" id="_x0000_t202" coordsize="21600,21600" o:spt="202" path="m,l,21600r21600,l21600,xe">
                <v:stroke joinstyle="miter"/>
                <v:path gradientshapeok="t" o:connecttype="rect"/>
              </v:shapetype>
              <v:shape id="Text Box 2" o:spid="_x0000_s1026" type="#_x0000_t202" style="width:470.2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">
                <v:textbox>
                  <w:txbxContent>
                    <w:p w14:paraId="11960054" w14:textId="77777777" w:rsidR="00492A9D" w:rsidRPr="007E551A" w:rsidRDefault="00492A9D" w:rsidP="00492A9D">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3CC49FFD"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06E2DED4" w14:textId="77777777" w:rsidR="00492A9D" w:rsidRPr="007E551A" w:rsidRDefault="00492A9D" w:rsidP="00492A9D">
                      <w:pPr>
                        <w:rPr>
                          <w:lang w:val="en-US"/>
                        </w:rPr>
                      </w:pPr>
                    </w:p>
                  </w:txbxContent>
                </v:textbox>
                <w10:anchorlock/>
              </v:shape>
            </w:pict>
          </mc:Fallback>
        </mc:AlternateContent>
      </w:r>
    </w:p>
    <w:p w14:paraId="0D7F8638" w14:textId="240CD999" w:rsidR="005F4CDF" w:rsidRDefault="005F4CDF" w:rsidP="005F4CDF">
      <w:r>
        <w:t>and</w:t>
      </w:r>
      <w:r w:rsidR="00A519EB" w:rsidRPr="00A519EB">
        <w:t xml:space="preserve"> </w:t>
      </w:r>
      <w:r w:rsidR="00A519EB">
        <w:t>in RAN1#88bis</w:t>
      </w:r>
    </w:p>
    <w:p w14:paraId="704CB901" w14:textId="77777777" w:rsidR="005F4CDF" w:rsidRDefault="005F4CDF" w:rsidP="005F4CDF">
      <w:r w:rsidRPr="00E435F8">
        <w:rPr>
          <w:noProof/>
          <w:lang w:val="en-US" w:eastAsia="en-US"/>
        </w:rPr>
        <mc:AlternateContent>
          <mc:Choice Requires="wps">
            <w:drawing>
              <wp:inline distT="0" distB="0" distL="0" distR="0" wp14:anchorId="4A625113" wp14:editId="46C7D8E9">
                <wp:extent cx="5972175" cy="2362200"/>
                <wp:effectExtent l="0" t="0" r="2857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2362200"/>
                        </a:xfrm>
                        <a:prstGeom prst="rect">
                          <a:avLst/>
                        </a:prstGeom>
                        <a:solidFill>
                          <a:srgbClr val="FFFFFF"/>
                        </a:solidFill>
                        <a:ln w="9525">
                          <a:solidFill>
                            <a:srgbClr val="000000"/>
                          </a:solidFill>
                          <a:miter lim="800000"/>
                          <a:headEnd/>
                          <a:tailEnd/>
                        </a:ln>
                      </wps:spPr>
                      <wps:txbx>
                        <w:txbxContent>
                          <w:p w14:paraId="08B322C3"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jc w:val="left"/>
                              <w:rPr>
                                <w:rFonts w:eastAsia="MS Mincho"/>
                                <w:lang w:val="en-US"/>
                              </w:rPr>
                            </w:pPr>
                            <w:r w:rsidRPr="00B82707">
                              <w:rPr>
                                <w:rFonts w:eastAsia="MS Mincho" w:hint="eastAsia"/>
                                <w:lang w:val="en-US"/>
                              </w:rPr>
                              <w:t>FFS if a part of configuration information can be derived by specification</w:t>
                            </w:r>
                          </w:p>
                          <w:p w14:paraId="4A3145EE" w14:textId="49446576" w:rsidR="00A519EB" w:rsidRDefault="00A519EB" w:rsidP="00A519EB">
                            <w:pPr>
                              <w:spacing w:after="180"/>
                              <w:jc w:val="left"/>
                              <w:rPr>
                                <w:rFonts w:eastAsia="MS Mincho"/>
                                <w:lang w:val="en-US"/>
                              </w:rPr>
                            </w:pPr>
                            <w:r>
                              <w:rPr>
                                <w:rFonts w:eastAsia="MS Mincho"/>
                                <w:lang w:val="en-US"/>
                              </w:rPr>
                              <w:t>------</w:t>
                            </w:r>
                          </w:p>
                          <w:p w14:paraId="178EE04E" w14:textId="77777777" w:rsidR="00A519EB" w:rsidRPr="00B82707" w:rsidRDefault="00A519EB" w:rsidP="00A519EB">
                            <w:pPr>
                              <w:pStyle w:val="ListParagraph"/>
                              <w:numPr>
                                <w:ilvl w:val="0"/>
                                <w:numId w:val="29"/>
                              </w:numPr>
                              <w:spacing w:after="180"/>
                              <w:jc w:val="left"/>
                              <w:rPr>
                                <w:rFonts w:eastAsia="MS Mincho"/>
                                <w:lang w:val="en-US"/>
                              </w:rPr>
                            </w:pPr>
                            <w:r w:rsidRPr="00B82707">
                              <w:rPr>
                                <w:rFonts w:eastAsia="MS Mincho"/>
                                <w:lang w:val="en-US"/>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1: NR-PDCCH</w:t>
                            </w:r>
                          </w:p>
                          <w:p w14:paraId="308F02F6"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2: Remaining minimum system information</w:t>
                            </w:r>
                          </w:p>
                          <w:p w14:paraId="79717387"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Other options are not precluded</w:t>
                            </w:r>
                          </w:p>
                          <w:p w14:paraId="1069EBEB" w14:textId="77777777" w:rsidR="00A519EB" w:rsidRPr="00B82707" w:rsidRDefault="00A519EB" w:rsidP="00A519EB">
                            <w:pPr>
                              <w:pStyle w:val="ListParagraph"/>
                              <w:numPr>
                                <w:ilvl w:val="1"/>
                                <w:numId w:val="29"/>
                              </w:numPr>
                              <w:spacing w:after="180"/>
                              <w:jc w:val="left"/>
                              <w:rPr>
                                <w:rFonts w:eastAsia="MS Mincho"/>
                                <w:lang w:val="en-US"/>
                              </w:rPr>
                            </w:pPr>
                            <w:r w:rsidRPr="00B82707">
                              <w:rPr>
                                <w:rFonts w:eastAsia="MS Mincho"/>
                                <w:lang w:val="en-US"/>
                              </w:rPr>
                              <w:t>FFS: Maximum TBS for OSI.</w:t>
                            </w:r>
                          </w:p>
                          <w:p w14:paraId="2A92DEA4" w14:textId="77777777" w:rsidR="00A519EB" w:rsidRPr="00A519EB" w:rsidRDefault="00A519EB" w:rsidP="00A519EB">
                            <w:pPr>
                              <w:spacing w:after="180"/>
                              <w:jc w:val="left"/>
                              <w:rPr>
                                <w:rFonts w:eastAsia="MS Mincho"/>
                                <w:lang w:val="en-US"/>
                              </w:rPr>
                            </w:pPr>
                          </w:p>
                        </w:txbxContent>
                      </wps:txbx>
                      <wps:bodyPr rot="0" vert="horz" wrap="square" lIns="91440" tIns="45720" rIns="91440" bIns="45720" anchor="t" anchorCtr="0">
                        <a:noAutofit/>
                      </wps:bodyPr>
                    </wps:wsp>
                  </a:graphicData>
                </a:graphic>
              </wp:inline>
            </w:drawing>
          </mc:Choice>
          <mc:Fallback>
            <w:pict>
              <v:shape w14:anchorId="4A625113" id="Text Box 1" o:spid="_x0000_s1027" type="#_x0000_t202" style="width:470.2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">
                <v:textbox>
                  <w:txbxContent>
                    <w:p w14:paraId="08B322C3"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jc w:val="left"/>
                        <w:rPr>
                          <w:rFonts w:eastAsia="MS Mincho"/>
                          <w:lang w:val="en-US"/>
                        </w:rPr>
                      </w:pPr>
                      <w:r w:rsidRPr="00B82707">
                        <w:rPr>
                          <w:rFonts w:eastAsia="MS Mincho" w:hint="eastAsia"/>
                          <w:lang w:val="en-US"/>
                        </w:rPr>
                        <w:t>FFS if a part of configuration information can be derived by specification</w:t>
                      </w:r>
                    </w:p>
                    <w:p w14:paraId="4A3145EE" w14:textId="49446576" w:rsidR="00A519EB" w:rsidRDefault="00A519EB" w:rsidP="00A519EB">
                      <w:pPr>
                        <w:spacing w:after="180"/>
                        <w:jc w:val="left"/>
                        <w:rPr>
                          <w:rFonts w:eastAsia="MS Mincho"/>
                          <w:lang w:val="en-US"/>
                        </w:rPr>
                      </w:pPr>
                      <w:r>
                        <w:rPr>
                          <w:rFonts w:eastAsia="MS Mincho"/>
                          <w:lang w:val="en-US"/>
                        </w:rPr>
                        <w:t>------</w:t>
                      </w:r>
                    </w:p>
                    <w:p w14:paraId="178EE04E" w14:textId="77777777" w:rsidR="00A519EB" w:rsidRPr="00B82707" w:rsidRDefault="00A519EB" w:rsidP="00A519EB">
                      <w:pPr>
                        <w:pStyle w:val="ListParagraph"/>
                        <w:numPr>
                          <w:ilvl w:val="0"/>
                          <w:numId w:val="29"/>
                        </w:numPr>
                        <w:spacing w:after="180"/>
                        <w:jc w:val="left"/>
                        <w:rPr>
                          <w:rFonts w:eastAsia="MS Mincho"/>
                          <w:lang w:val="en-US"/>
                        </w:rPr>
                      </w:pPr>
                      <w:r w:rsidRPr="00B82707">
                        <w:rPr>
                          <w:rFonts w:eastAsia="MS Mincho"/>
                          <w:lang w:val="en-US"/>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1: NR-PDCCH</w:t>
                      </w:r>
                    </w:p>
                    <w:p w14:paraId="308F02F6"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2: Remaining minimum system information</w:t>
                      </w:r>
                    </w:p>
                    <w:p w14:paraId="79717387"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Other options are not precluded</w:t>
                      </w:r>
                    </w:p>
                    <w:p w14:paraId="1069EBEB" w14:textId="77777777" w:rsidR="00A519EB" w:rsidRPr="00B82707" w:rsidRDefault="00A519EB" w:rsidP="00A519EB">
                      <w:pPr>
                        <w:pStyle w:val="ListParagraph"/>
                        <w:numPr>
                          <w:ilvl w:val="1"/>
                          <w:numId w:val="29"/>
                        </w:numPr>
                        <w:spacing w:after="180"/>
                        <w:jc w:val="left"/>
                        <w:rPr>
                          <w:rFonts w:eastAsia="MS Mincho"/>
                          <w:lang w:val="en-US"/>
                        </w:rPr>
                      </w:pPr>
                      <w:r w:rsidRPr="00B82707">
                        <w:rPr>
                          <w:rFonts w:eastAsia="MS Mincho"/>
                          <w:lang w:val="en-US"/>
                        </w:rPr>
                        <w:t>FFS: Maximum TBS for OSI.</w:t>
                      </w:r>
                    </w:p>
                    <w:p w14:paraId="2A92DEA4" w14:textId="77777777" w:rsidR="00A519EB" w:rsidRPr="00A519EB" w:rsidRDefault="00A519EB" w:rsidP="00A519EB">
                      <w:pPr>
                        <w:spacing w:after="180"/>
                        <w:jc w:val="left"/>
                        <w:rPr>
                          <w:rFonts w:eastAsia="MS Mincho"/>
                          <w:lang w:val="en-US"/>
                        </w:rPr>
                      </w:pPr>
                    </w:p>
                  </w:txbxContent>
                </v:textbox>
                <w10:anchorlock/>
              </v:shape>
            </w:pict>
          </mc:Fallback>
        </mc:AlternateContent>
      </w:r>
    </w:p>
    <w:p w14:paraId="76B81E9A" w14:textId="0D1A05A5" w:rsidR="00492A9D" w:rsidRDefault="00492A9D" w:rsidP="00492A9D">
      <w:r>
        <w:t>The most straightforward mapping of the (RAN2 controlled) master and system information blocks to the RAN1 agreement</w:t>
      </w:r>
      <w:r w:rsidR="00A519EB">
        <w:t>s</w:t>
      </w:r>
      <w:r>
        <w:t xml:space="preserve"> would be to transmit NR-MIB on NR-PBCH and the rest of the minimum system information on </w:t>
      </w:r>
      <w:r>
        <w:lastRenderedPageBreak/>
        <w:t xml:space="preserve">NR-PDSCH. In </w:t>
      </w:r>
      <w:r w:rsidRPr="00A843A0">
        <w:t>[</w:t>
      </w:r>
      <w:r w:rsidR="00A843A0" w:rsidRPr="00A843A0">
        <w:t>2</w:t>
      </w:r>
      <w:r w:rsidRPr="00A843A0">
        <w:t>]</w:t>
      </w:r>
      <w:r>
        <w:t xml:space="preserve"> it is proposed that the rest of the minimum system information is collected in NR-SIB1, and assuming the same terminology here we propose</w:t>
      </w:r>
    </w:p>
    <w:p w14:paraId="107AFFD8" w14:textId="77777777" w:rsidR="00492A9D" w:rsidRDefault="00492A9D" w:rsidP="00492A9D">
      <w:pPr>
        <w:pStyle w:val="Proposal"/>
      </w:pPr>
      <w:bookmarkStart w:id="15" w:name="_Toc477702046"/>
      <w:bookmarkStart w:id="16" w:name="_Toc477703624"/>
      <w:bookmarkStart w:id="17" w:name="_Toc478140001"/>
      <w:bookmarkStart w:id="18" w:name="_Toc478140286"/>
      <w:bookmarkStart w:id="19" w:name="_Toc478159758"/>
      <w:bookmarkStart w:id="20" w:name="_Toc480801318"/>
      <w:bookmarkStart w:id="21" w:name="_Toc480803476"/>
      <w:bookmarkStart w:id="22" w:name="_Toc481743892"/>
      <w:bookmarkStart w:id="23" w:name="_Toc481754641"/>
      <w:bookmarkStart w:id="24" w:name="_Toc481794570"/>
      <w:bookmarkStart w:id="25" w:name="_Toc481794652"/>
      <w:bookmarkStart w:id="26" w:name="_Toc485374207"/>
      <w:bookmarkStart w:id="27" w:name="_Toc485407767"/>
      <w:bookmarkStart w:id="28" w:name="_Toc485408401"/>
      <w:bookmarkStart w:id="29" w:name="_Toc490052669"/>
      <w:bookmarkStart w:id="30" w:name="_Toc490259317"/>
      <w:r>
        <w:t>NR-MIB is transmitted on NR-PBCH and rest of the minimum system information (NR-SIB1) is transmitted on NR-PDSCH.</w:t>
      </w:r>
      <w:bookmarkEnd w:id="2"/>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9"/>
    <w:bookmarkEnd w:id="10"/>
    <w:bookmarkEnd w:id="11"/>
    <w:bookmarkEnd w:id="12"/>
    <w:bookmarkEnd w:id="13"/>
    <w:bookmarkEnd w:id="14"/>
    <w:p w14:paraId="59B5CBB9" w14:textId="07099DD7" w:rsidR="00492A9D" w:rsidRDefault="00492A9D" w:rsidP="00492A9D">
      <w:r>
        <w:t>The implication of this proposal is that NR-MIB will need to contain a pointer to NR-SIB1</w:t>
      </w:r>
      <w:r w:rsidR="00A519EB">
        <w:t xml:space="preserve"> as indicated by the</w:t>
      </w:r>
      <w:r>
        <w:t xml:space="preserve"> RAN1 decision.</w:t>
      </w:r>
    </w:p>
    <w:p w14:paraId="2E555246" w14:textId="16F8F52F" w:rsidR="00492A9D" w:rsidRDefault="00492A9D" w:rsidP="00492A9D">
      <w:pPr>
        <w:pStyle w:val="Proposal"/>
      </w:pPr>
      <w:bookmarkStart w:id="31" w:name="_Toc478140002"/>
      <w:bookmarkStart w:id="32" w:name="_Toc478140287"/>
      <w:bookmarkStart w:id="33" w:name="_Toc478159759"/>
      <w:bookmarkStart w:id="34" w:name="_Toc480801319"/>
      <w:bookmarkStart w:id="35" w:name="_Toc480803477"/>
      <w:bookmarkStart w:id="36" w:name="_Toc481743893"/>
      <w:bookmarkStart w:id="37" w:name="_Toc481754642"/>
      <w:bookmarkStart w:id="38" w:name="_Toc481794571"/>
      <w:bookmarkStart w:id="39" w:name="_Toc481794653"/>
      <w:bookmarkStart w:id="40" w:name="_Toc485374208"/>
      <w:bookmarkStart w:id="41" w:name="_Toc485407768"/>
      <w:bookmarkStart w:id="42" w:name="_Toc485408402"/>
      <w:bookmarkStart w:id="43" w:name="_Toc490052670"/>
      <w:bookmarkStart w:id="44" w:name="_Toc490259318"/>
      <w:r>
        <w:t xml:space="preserve">NR-MIB contains </w:t>
      </w:r>
      <w:r w:rsidR="00A519EB" w:rsidRPr="00B82707">
        <w:rPr>
          <w:rFonts w:eastAsia="MS Mincho" w:hint="eastAsia"/>
          <w:lang w:val="en-US"/>
        </w:rPr>
        <w:t xml:space="preserve">configuration </w:t>
      </w:r>
      <w:r w:rsidR="00A519EB" w:rsidRPr="00B82707">
        <w:rPr>
          <w:rFonts w:eastAsia="MS Mincho"/>
          <w:lang w:val="en-US"/>
        </w:rPr>
        <w:t xml:space="preserve">information for the NR-PDCCH scheduling the NR-PDSCH carrying </w:t>
      </w:r>
      <w:r>
        <w:t>NR-SIB1.</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A4207A5" w14:textId="77777777" w:rsidR="00492A9D" w:rsidRDefault="00492A9D" w:rsidP="00492A9D">
      <w:pPr>
        <w:pStyle w:val="Heading2"/>
      </w:pPr>
      <w:r>
        <w:t xml:space="preserve">RAN2 agreements on system information scheduling </w:t>
      </w:r>
    </w:p>
    <w:p w14:paraId="722C11F7" w14:textId="77777777" w:rsidR="00492A9D" w:rsidRDefault="00492A9D" w:rsidP="00492A9D">
      <w:pPr>
        <w:rPr>
          <w:lang w:val="en-US" w:eastAsia="ja-JP"/>
        </w:rPr>
      </w:pPr>
      <w:r>
        <w:t xml:space="preserve">RAN2 has captured the following agreements on system information scheduling in TR38.804: </w:t>
      </w:r>
      <w:r w:rsidRPr="00E435F8">
        <w:rPr>
          <w:noProof/>
          <w:lang w:val="en-US" w:eastAsia="en-US"/>
        </w:rPr>
        <mc:AlternateContent>
          <mc:Choice Requires="wps">
            <w:drawing>
              <wp:inline distT="0" distB="0" distL="0" distR="0" wp14:anchorId="2197C23F" wp14:editId="5603B3CA">
                <wp:extent cx="5972175" cy="16954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695450"/>
                        </a:xfrm>
                        <a:prstGeom prst="rect">
                          <a:avLst/>
                        </a:prstGeom>
                        <a:solidFill>
                          <a:srgbClr val="FFFFFF"/>
                        </a:solidFill>
                        <a:ln w="9525">
                          <a:solidFill>
                            <a:srgbClr val="000000"/>
                          </a:solidFill>
                          <a:miter lim="800000"/>
                          <a:headEnd/>
                          <a:tailEnd/>
                        </a:ln>
                      </wps:spPr>
                      <wps:txbx>
                        <w:txbxContent>
                          <w:p w14:paraId="488B320C" w14:textId="77777777" w:rsidR="00492A9D" w:rsidRPr="00E435F8" w:rsidRDefault="00492A9D" w:rsidP="00492A9D">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overflowPunct/>
                              <w:autoSpaceDE/>
                              <w:autoSpaceDN/>
                              <w:adjustRightInd/>
                              <w:spacing w:after="180"/>
                              <w:ind w:left="360"/>
                              <w:jc w:val="left"/>
                              <w:textAlignment w:val="auto"/>
                              <w:rPr>
                                <w:rFonts w:ascii="Times New Roman" w:eastAsia="MS Mincho" w:hAnsi="Times New Roman"/>
                                <w:lang w:eastAsia="en-US"/>
                              </w:rPr>
                            </w:pPr>
                            <w:r>
                              <w:rPr>
                                <w:rFonts w:ascii="Times New Roman" w:eastAsia="MS Mincho" w:hAnsi="Times New Roman"/>
                                <w:lang w:eastAsia="en-US"/>
                              </w:rPr>
                              <w:t xml:space="preserve">[..] </w:t>
                            </w:r>
                          </w:p>
                          <w:p w14:paraId="245E7945"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wps:txbx>
                      <wps:bodyPr rot="0" vert="horz" wrap="square" lIns="91440" tIns="45720" rIns="91440" bIns="45720" anchor="t" anchorCtr="0">
                        <a:noAutofit/>
                      </wps:bodyPr>
                    </wps:wsp>
                  </a:graphicData>
                </a:graphic>
              </wp:inline>
            </w:drawing>
          </mc:Choice>
          <mc:Fallback>
            <w:pict>
              <v:shape w14:anchorId="2197C23F" id="_x0000_s1028" type="#_x0000_t202" style="width:470.25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">
                <v:textbox>
                  <w:txbxContent>
                    <w:p w14:paraId="488B320C" w14:textId="77777777" w:rsidR="00492A9D" w:rsidRPr="00E435F8" w:rsidRDefault="00492A9D" w:rsidP="00492A9D">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overflowPunct/>
                        <w:autoSpaceDE/>
                        <w:autoSpaceDN/>
                        <w:adjustRightInd/>
                        <w:spacing w:after="180"/>
                        <w:ind w:left="360"/>
                        <w:jc w:val="left"/>
                        <w:textAlignment w:val="auto"/>
                        <w:rPr>
                          <w:rFonts w:ascii="Times New Roman" w:eastAsia="MS Mincho" w:hAnsi="Times New Roman"/>
                          <w:lang w:eastAsia="en-US"/>
                        </w:rPr>
                      </w:pPr>
                      <w:r>
                        <w:rPr>
                          <w:rFonts w:ascii="Times New Roman" w:eastAsia="MS Mincho" w:hAnsi="Times New Roman"/>
                          <w:lang w:eastAsia="en-US"/>
                        </w:rPr>
                        <w:t xml:space="preserve">[..] </w:t>
                      </w:r>
                    </w:p>
                    <w:p w14:paraId="245E7945"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v:textbox>
                <w10:anchorlock/>
              </v:shape>
            </w:pict>
          </mc:Fallback>
        </mc:AlternateContent>
      </w:r>
    </w:p>
    <w:p w14:paraId="1FBA2672" w14:textId="77777777" w:rsidR="00492A9D" w:rsidRDefault="00492A9D" w:rsidP="00492A9D">
      <w:r>
        <w:t>In addition, RAN2 has agreed in RAN2#96 that t</w:t>
      </w:r>
      <w:r w:rsidRPr="00A52489">
        <w:t xml:space="preserve">he SI transmission window in LTE is </w:t>
      </w:r>
      <w:r>
        <w:t xml:space="preserve">the </w:t>
      </w:r>
      <w:r w:rsidRPr="00A52489">
        <w:t>baseline for NR.</w:t>
      </w:r>
      <w:r>
        <w:t xml:space="preserve"> Our assumption is that the baseline referred in the RAN2 agreement is the Rel-8 mechanism used for the scheduling of the “normal” system information, and does not cover the further extensions for eMTC</w:t>
      </w:r>
    </w:p>
    <w:p w14:paraId="4361A4AD" w14:textId="31D06526" w:rsidR="00492A9D" w:rsidRDefault="00492A9D" w:rsidP="00492A9D">
      <w:pPr>
        <w:pStyle w:val="Proposal"/>
      </w:pPr>
      <w:bookmarkStart w:id="45" w:name="_Toc478140288"/>
      <w:bookmarkStart w:id="46" w:name="_Toc478159760"/>
      <w:bookmarkStart w:id="47" w:name="_Toc480801320"/>
      <w:bookmarkStart w:id="48" w:name="_Toc480803478"/>
      <w:bookmarkStart w:id="49" w:name="_Toc481743894"/>
      <w:bookmarkStart w:id="50" w:name="_Toc481754643"/>
      <w:bookmarkStart w:id="51" w:name="_Toc481794572"/>
      <w:bookmarkStart w:id="52" w:name="_Toc481794654"/>
      <w:bookmarkStart w:id="53" w:name="_Toc485374209"/>
      <w:bookmarkStart w:id="54" w:name="_Toc485407769"/>
      <w:bookmarkStart w:id="55" w:name="_Toc485408403"/>
      <w:bookmarkStart w:id="56" w:name="_Toc490052671"/>
      <w:bookmarkStart w:id="57" w:name="_Toc490259319"/>
      <w:r>
        <w:t xml:space="preserve">NR system information scheduling is based on LTE Rel-8 system information scheduling and does not include </w:t>
      </w:r>
      <w:r w:rsidR="00CA4021">
        <w:t xml:space="preserve">the scheduling mechanism </w:t>
      </w:r>
      <w:r>
        <w:t>introduced for eMTC.</w:t>
      </w:r>
      <w:bookmarkEnd w:id="45"/>
      <w:bookmarkEnd w:id="46"/>
      <w:bookmarkEnd w:id="47"/>
      <w:bookmarkEnd w:id="48"/>
      <w:bookmarkEnd w:id="49"/>
      <w:bookmarkEnd w:id="50"/>
      <w:bookmarkEnd w:id="51"/>
      <w:bookmarkEnd w:id="52"/>
      <w:bookmarkEnd w:id="53"/>
      <w:bookmarkEnd w:id="54"/>
      <w:bookmarkEnd w:id="55"/>
      <w:bookmarkEnd w:id="56"/>
      <w:bookmarkEnd w:id="57"/>
    </w:p>
    <w:p w14:paraId="13F762B5" w14:textId="77777777" w:rsidR="00492A9D" w:rsidRDefault="00492A9D" w:rsidP="00492A9D"/>
    <w:p w14:paraId="149275C6" w14:textId="77777777" w:rsidR="00492A9D" w:rsidRDefault="00492A9D" w:rsidP="00492A9D">
      <w:r>
        <w:t>The LTE mechanism is basically defined by identifying the n</w:t>
      </w:r>
      <w:r w:rsidRPr="00AC5C66">
        <w:rPr>
          <w:vertAlign w:val="superscript"/>
        </w:rPr>
        <w:t>th</w:t>
      </w:r>
      <w:r>
        <w:t xml:space="preserve"> entry in the list of SI messages for SI message number n, and trying to receive the SI message number n in a window starting from subframe #a, with a = </w:t>
      </w:r>
      <w:r w:rsidRPr="00D05729">
        <w:t>(</w:t>
      </w:r>
      <w:r w:rsidRPr="00941BB5">
        <w:rPr>
          <w:iCs/>
        </w:rPr>
        <w:t>n</w:t>
      </w:r>
      <w:r w:rsidRPr="00D05729">
        <w:t xml:space="preserve"> – 1)*</w:t>
      </w:r>
      <w:r w:rsidRPr="00941BB5">
        <w:rPr>
          <w:iCs/>
        </w:rPr>
        <w:t>w</w:t>
      </w:r>
      <w:r>
        <w:rPr>
          <w:iCs/>
        </w:rPr>
        <w:t xml:space="preserve">indow length </w:t>
      </w:r>
      <w:r>
        <w:t xml:space="preserve"> mod 10 in the radio frame for which SFN mod SI period = FLOOR((n-1)*window length/10) and continuing for SI window length. This is illustrated in Figure 1 below. </w:t>
      </w:r>
    </w:p>
    <w:p w14:paraId="51BCF35D" w14:textId="77777777" w:rsidR="00492A9D" w:rsidRDefault="00492A9D" w:rsidP="00492A9D">
      <w:pPr>
        <w:jc w:val="center"/>
      </w:pPr>
      <w:r>
        <w:rPr>
          <w:noProof/>
          <w:lang w:val="en-US" w:eastAsia="en-US"/>
        </w:rPr>
        <w:drawing>
          <wp:inline distT="0" distB="0" distL="0" distR="0" wp14:anchorId="67154278" wp14:editId="35A3D9A0">
            <wp:extent cx="2865120" cy="780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5120" cy="780415"/>
                    </a:xfrm>
                    <a:prstGeom prst="rect">
                      <a:avLst/>
                    </a:prstGeom>
                    <a:noFill/>
                  </pic:spPr>
                </pic:pic>
              </a:graphicData>
            </a:graphic>
          </wp:inline>
        </w:drawing>
      </w:r>
      <w:r>
        <w:rPr>
          <w:noProof/>
          <w:lang w:val="en-US" w:eastAsia="en-US"/>
        </w:rPr>
        <w:drawing>
          <wp:inline distT="0" distB="0" distL="0" distR="0" wp14:anchorId="69E09568" wp14:editId="67D09F27">
            <wp:extent cx="5925820" cy="7867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5820" cy="786765"/>
                    </a:xfrm>
                    <a:prstGeom prst="rect">
                      <a:avLst/>
                    </a:prstGeom>
                    <a:noFill/>
                  </pic:spPr>
                </pic:pic>
              </a:graphicData>
            </a:graphic>
          </wp:inline>
        </w:drawing>
      </w:r>
    </w:p>
    <w:p w14:paraId="58D106BC" w14:textId="77777777" w:rsidR="00492A9D" w:rsidRPr="00C3222B" w:rsidRDefault="00492A9D" w:rsidP="00492A9D">
      <w:pPr>
        <w:jc w:val="center"/>
        <w:rPr>
          <w:b/>
        </w:rPr>
      </w:pPr>
      <w:r w:rsidRPr="00941BB5">
        <w:rPr>
          <w:b/>
        </w:rPr>
        <w:t>Figure 1</w:t>
      </w:r>
      <w:r w:rsidRPr="00C3222B">
        <w:rPr>
          <w:b/>
        </w:rPr>
        <w:t xml:space="preserve">: Two examples of LTE SI scheduling. On the top, one SI message with period of 80 ms (solid blue) and one with 160 ms (red stripes) are scheduled with a window of 5ms. On the bottom, </w:t>
      </w:r>
      <w:r>
        <w:rPr>
          <w:b/>
        </w:rPr>
        <w:t xml:space="preserve">two </w:t>
      </w:r>
      <w:r w:rsidRPr="00C3222B">
        <w:rPr>
          <w:b/>
        </w:rPr>
        <w:t>SI message</w:t>
      </w:r>
      <w:r>
        <w:rPr>
          <w:b/>
        </w:rPr>
        <w:t>s</w:t>
      </w:r>
      <w:r w:rsidRPr="00C3222B">
        <w:rPr>
          <w:b/>
        </w:rPr>
        <w:t xml:space="preserve"> </w:t>
      </w:r>
      <w:r w:rsidRPr="0001790C">
        <w:rPr>
          <w:b/>
        </w:rPr>
        <w:t>(solid blue</w:t>
      </w:r>
      <w:r>
        <w:rPr>
          <w:b/>
        </w:rPr>
        <w:t xml:space="preserve"> and </w:t>
      </w:r>
      <w:r w:rsidRPr="0001790C">
        <w:rPr>
          <w:b/>
        </w:rPr>
        <w:t>red stripes)</w:t>
      </w:r>
      <w:r>
        <w:rPr>
          <w:b/>
        </w:rPr>
        <w:t xml:space="preserve"> </w:t>
      </w:r>
      <w:r w:rsidRPr="00C3222B">
        <w:rPr>
          <w:b/>
        </w:rPr>
        <w:t xml:space="preserve">with </w:t>
      </w:r>
      <w:r>
        <w:rPr>
          <w:b/>
        </w:rPr>
        <w:t xml:space="preserve">the same </w:t>
      </w:r>
      <w:r w:rsidRPr="00C3222B">
        <w:rPr>
          <w:b/>
        </w:rPr>
        <w:t>period of 160 ms</w:t>
      </w:r>
      <w:r>
        <w:rPr>
          <w:b/>
        </w:rPr>
        <w:t>,</w:t>
      </w:r>
      <w:r w:rsidRPr="00C3222B">
        <w:rPr>
          <w:b/>
        </w:rPr>
        <w:t xml:space="preserve"> </w:t>
      </w:r>
      <w:r>
        <w:rPr>
          <w:b/>
        </w:rPr>
        <w:t>which</w:t>
      </w:r>
      <w:r w:rsidRPr="00C3222B">
        <w:rPr>
          <w:b/>
        </w:rPr>
        <w:t xml:space="preserve"> are </w:t>
      </w:r>
      <w:r>
        <w:rPr>
          <w:b/>
        </w:rPr>
        <w:t xml:space="preserve">both </w:t>
      </w:r>
      <w:r w:rsidRPr="00C3222B">
        <w:rPr>
          <w:b/>
        </w:rPr>
        <w:t>scheduled with a window of 20ms.</w:t>
      </w:r>
    </w:p>
    <w:p w14:paraId="65FC2CDE" w14:textId="07BE1CE0" w:rsidR="00492A9D" w:rsidRPr="001C0B25" w:rsidRDefault="00492A9D" w:rsidP="00492A9D">
      <w:r>
        <w:t xml:space="preserve">Note that the windows of different SI messages do not overlap in the LTE design. One possible modification to the LTE mechanism would be to allow the network to schedule multiple SI messages </w:t>
      </w:r>
      <w:r w:rsidR="00E522B8">
        <w:t xml:space="preserve">and/or NR-SIB1 </w:t>
      </w:r>
      <w:r>
        <w:t>in a single window (for example, all SI messages could be scheduled in the blue window in Figure 1) even though they do not share the same periodicity (proposed in e.g. [1]). Such flexibility could be useful in deployments relying on beam sweeping and we propose to allow this.</w:t>
      </w:r>
    </w:p>
    <w:p w14:paraId="165220EF" w14:textId="4973AA36" w:rsidR="00492A9D" w:rsidRDefault="00492A9D" w:rsidP="00492A9D">
      <w:pPr>
        <w:pStyle w:val="Proposal"/>
      </w:pPr>
      <w:bookmarkStart w:id="58" w:name="_Toc477703625"/>
      <w:bookmarkStart w:id="59" w:name="_Toc478140003"/>
      <w:bookmarkStart w:id="60" w:name="_Toc478140289"/>
      <w:bookmarkStart w:id="61" w:name="_Toc478159761"/>
      <w:bookmarkStart w:id="62" w:name="_Toc480801321"/>
      <w:bookmarkStart w:id="63" w:name="_Toc480803479"/>
      <w:bookmarkStart w:id="64" w:name="_Toc481743895"/>
      <w:bookmarkStart w:id="65" w:name="_Toc481754644"/>
      <w:bookmarkStart w:id="66" w:name="_Toc481794573"/>
      <w:bookmarkStart w:id="67" w:name="_Toc481794655"/>
      <w:bookmarkStart w:id="68" w:name="_Toc485374210"/>
      <w:bookmarkStart w:id="69" w:name="_Toc485407770"/>
      <w:bookmarkStart w:id="70" w:name="_Toc485408404"/>
      <w:bookmarkStart w:id="71" w:name="_Toc490052672"/>
      <w:bookmarkStart w:id="72" w:name="_Toc490259320"/>
      <w:r>
        <w:t xml:space="preserve">Allow network to schedule multiple SI messages </w:t>
      </w:r>
      <w:r w:rsidR="00E522B8">
        <w:t xml:space="preserve">and/or NR-SIB1 </w:t>
      </w:r>
      <w:r>
        <w:t>with different periodicity in a single window</w:t>
      </w:r>
      <w:bookmarkStart w:id="73" w:name="_Toc477702047"/>
      <w:bookmarkEnd w:id="58"/>
      <w:bookmarkEnd w:id="59"/>
      <w:bookmarkEnd w:id="60"/>
      <w:bookmarkEnd w:id="61"/>
      <w:bookmarkEnd w:id="62"/>
      <w:bookmarkEnd w:id="63"/>
      <w:bookmarkEnd w:id="64"/>
      <w:bookmarkEnd w:id="65"/>
      <w:bookmarkEnd w:id="66"/>
      <w:bookmarkEnd w:id="67"/>
      <w:bookmarkEnd w:id="68"/>
      <w:bookmarkEnd w:id="69"/>
      <w:bookmarkEnd w:id="70"/>
      <w:bookmarkEnd w:id="73"/>
      <w:r w:rsidR="001C1051">
        <w:t>.</w:t>
      </w:r>
      <w:bookmarkEnd w:id="71"/>
      <w:bookmarkEnd w:id="72"/>
    </w:p>
    <w:p w14:paraId="67C633F5" w14:textId="77777777" w:rsidR="00492A9D" w:rsidRPr="00CE0424" w:rsidRDefault="00492A9D" w:rsidP="00492A9D">
      <w:pPr>
        <w:pStyle w:val="Heading1"/>
      </w:pPr>
      <w:r w:rsidRPr="00CE0424">
        <w:lastRenderedPageBreak/>
        <w:t>Conclusion</w:t>
      </w:r>
    </w:p>
    <w:p w14:paraId="39C4349E" w14:textId="38CD24E2" w:rsidR="00492A9D" w:rsidRPr="00B02F56" w:rsidRDefault="00492A9D" w:rsidP="00492A9D">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sidR="00E522B8">
        <w:rPr>
          <w:b w:val="0"/>
        </w:rPr>
        <w:t>2</w:t>
      </w:r>
      <w:r w:rsidRPr="00B02F56">
        <w:rPr>
          <w:b w:val="0"/>
          <w:highlight w:val="cyan"/>
        </w:rPr>
        <w:fldChar w:fldCharType="end"/>
      </w:r>
      <w:r w:rsidRPr="00B02F56">
        <w:rPr>
          <w:b w:val="0"/>
        </w:rPr>
        <w:t xml:space="preserve"> we propose the following:</w:t>
      </w:r>
    </w:p>
    <w:p w14:paraId="581B12D9" w14:textId="77777777" w:rsidR="005A79A9" w:rsidRPr="005A79A9" w:rsidRDefault="00492A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A79A9">
        <w:t>Proposal 1</w:t>
      </w:r>
      <w:r w:rsidR="005A79A9" w:rsidRPr="005A79A9">
        <w:rPr>
          <w:rFonts w:asciiTheme="minorHAnsi" w:eastAsiaTheme="minorEastAsia" w:hAnsiTheme="minorHAnsi" w:cstheme="minorBidi"/>
          <w:b w:val="0"/>
          <w:sz w:val="22"/>
          <w:lang w:eastAsia="sv-SE"/>
        </w:rPr>
        <w:tab/>
      </w:r>
      <w:r w:rsidR="005A79A9">
        <w:t>NR-MIB is transmitted on NR-PBCH and rest of the minimum system information (NR-SIB1) is transmitted on NR-PDSCH.</w:t>
      </w:r>
    </w:p>
    <w:p w14:paraId="21AEEE72" w14:textId="77777777" w:rsidR="005A79A9" w:rsidRPr="005A79A9" w:rsidRDefault="005A79A9">
      <w:pPr>
        <w:pStyle w:val="TOC1"/>
        <w:rPr>
          <w:rFonts w:asciiTheme="minorHAnsi" w:eastAsiaTheme="minorEastAsia" w:hAnsiTheme="minorHAnsi" w:cstheme="minorBidi"/>
          <w:b w:val="0"/>
          <w:sz w:val="22"/>
          <w:lang w:eastAsia="sv-SE"/>
        </w:rPr>
      </w:pPr>
      <w:r>
        <w:t>Proposal 2</w:t>
      </w:r>
      <w:r w:rsidRPr="005A79A9">
        <w:rPr>
          <w:rFonts w:asciiTheme="minorHAnsi" w:eastAsiaTheme="minorEastAsia" w:hAnsiTheme="minorHAnsi" w:cstheme="minorBidi"/>
          <w:b w:val="0"/>
          <w:sz w:val="22"/>
          <w:lang w:eastAsia="sv-SE"/>
        </w:rPr>
        <w:tab/>
      </w:r>
      <w:r>
        <w:t xml:space="preserve">NR-MIB contains </w:t>
      </w:r>
      <w:r w:rsidRPr="00A663D6">
        <w:rPr>
          <w:rFonts w:eastAsia="MS Mincho"/>
        </w:rPr>
        <w:t xml:space="preserve">configuration information for the NR-PDCCH scheduling the NR-PDSCH carrying </w:t>
      </w:r>
      <w:r>
        <w:t>NR-SIB1.</w:t>
      </w:r>
    </w:p>
    <w:p w14:paraId="4EFE4D33" w14:textId="77777777" w:rsidR="005A79A9" w:rsidRPr="005A79A9" w:rsidRDefault="005A79A9">
      <w:pPr>
        <w:pStyle w:val="TOC1"/>
        <w:rPr>
          <w:rFonts w:asciiTheme="minorHAnsi" w:eastAsiaTheme="minorEastAsia" w:hAnsiTheme="minorHAnsi" w:cstheme="minorBidi"/>
          <w:b w:val="0"/>
          <w:sz w:val="22"/>
          <w:lang w:eastAsia="sv-SE"/>
        </w:rPr>
      </w:pPr>
      <w:r>
        <w:t>Proposal 3</w:t>
      </w:r>
      <w:r w:rsidRPr="005A79A9">
        <w:rPr>
          <w:rFonts w:asciiTheme="minorHAnsi" w:eastAsiaTheme="minorEastAsia" w:hAnsiTheme="minorHAnsi" w:cstheme="minorBidi"/>
          <w:b w:val="0"/>
          <w:sz w:val="22"/>
          <w:lang w:eastAsia="sv-SE"/>
        </w:rPr>
        <w:tab/>
      </w:r>
      <w:r>
        <w:t>NR system information scheduling is based on LTE Rel-8 system information scheduling and does not include the scheduling mechanism introduced for eMTC.</w:t>
      </w:r>
    </w:p>
    <w:p w14:paraId="0CE489CD" w14:textId="77777777" w:rsidR="005A79A9" w:rsidRPr="005A79A9" w:rsidRDefault="005A79A9">
      <w:pPr>
        <w:pStyle w:val="TOC1"/>
        <w:rPr>
          <w:rFonts w:asciiTheme="minorHAnsi" w:eastAsiaTheme="minorEastAsia" w:hAnsiTheme="minorHAnsi" w:cstheme="minorBidi"/>
          <w:b w:val="0"/>
          <w:sz w:val="22"/>
          <w:lang w:eastAsia="sv-SE"/>
        </w:rPr>
      </w:pPr>
      <w:r>
        <w:t>Proposal 4</w:t>
      </w:r>
      <w:r w:rsidRPr="005A79A9">
        <w:rPr>
          <w:rFonts w:asciiTheme="minorHAnsi" w:eastAsiaTheme="minorEastAsia" w:hAnsiTheme="minorHAnsi" w:cstheme="minorBidi"/>
          <w:b w:val="0"/>
          <w:sz w:val="22"/>
          <w:lang w:eastAsia="sv-SE"/>
        </w:rPr>
        <w:tab/>
      </w:r>
      <w:r>
        <w:t>Allow network to schedule multiple SI messages and/or NR-SIB1 with different periodicity in a single window.</w:t>
      </w:r>
    </w:p>
    <w:p w14:paraId="7F9D040B" w14:textId="030E568D" w:rsidR="00492A9D" w:rsidRDefault="00492A9D" w:rsidP="00492A9D">
      <w:pPr>
        <w:rPr>
          <w:b/>
          <w:bCs/>
        </w:rPr>
      </w:pPr>
      <w:r>
        <w:rPr>
          <w:b/>
          <w:bCs/>
        </w:rPr>
        <w:fldChar w:fldCharType="end"/>
      </w:r>
    </w:p>
    <w:p w14:paraId="45B117A7" w14:textId="77777777" w:rsidR="00492A9D" w:rsidRPr="00CE0424" w:rsidRDefault="00492A9D" w:rsidP="00492A9D">
      <w:pPr>
        <w:pStyle w:val="Heading1"/>
      </w:pPr>
      <w:r>
        <w:t>References</w:t>
      </w:r>
    </w:p>
    <w:p w14:paraId="35E52CAC" w14:textId="2400E4D2" w:rsidR="00492A9D" w:rsidRDefault="00492A9D" w:rsidP="00492A9D">
      <w:pPr>
        <w:pStyle w:val="Reference"/>
      </w:pPr>
      <w:bookmarkStart w:id="74" w:name="_Ref471509054"/>
      <w:r>
        <w:t>R2-17</w:t>
      </w:r>
      <w:bookmarkEnd w:id="74"/>
      <w:r>
        <w:t>00818, “</w:t>
      </w:r>
      <w:r w:rsidRPr="00941BB5">
        <w:t>SI Message TX/RX in NR</w:t>
      </w:r>
      <w:r>
        <w:t>”, Samsung</w:t>
      </w:r>
    </w:p>
    <w:p w14:paraId="51570C5A" w14:textId="040776A4" w:rsidR="00A519EB" w:rsidRDefault="00A519EB" w:rsidP="00492A9D">
      <w:pPr>
        <w:pStyle w:val="Reference"/>
      </w:pPr>
      <w:r>
        <w:t>R2-170</w:t>
      </w:r>
      <w:r w:rsidR="00334973">
        <w:t>8162</w:t>
      </w:r>
      <w:r>
        <w:t>, “System information structure and contents”, Ericsson</w:t>
      </w:r>
    </w:p>
    <w:p w14:paraId="09475999" w14:textId="77777777" w:rsidR="00492A9D" w:rsidRDefault="00492A9D" w:rsidP="00492A9D">
      <w:pPr>
        <w:rPr>
          <w:b/>
          <w:bCs/>
        </w:rPr>
      </w:pPr>
    </w:p>
    <w:p w14:paraId="1144ECFF" w14:textId="77777777" w:rsidR="00492A9D" w:rsidRPr="00CE0424" w:rsidRDefault="00492A9D" w:rsidP="00492A9D">
      <w:pPr>
        <w:pStyle w:val="Heading1"/>
      </w:pPr>
      <w:r>
        <w:t>Appending A: 36.331 SI message acquisition procedure</w:t>
      </w:r>
    </w:p>
    <w:p w14:paraId="1C449EC6" w14:textId="77777777" w:rsidR="00492A9D" w:rsidRDefault="00492A9D" w:rsidP="00492A9D">
      <w:pPr>
        <w:pStyle w:val="Reference"/>
        <w:numPr>
          <w:ilvl w:val="0"/>
          <w:numId w:val="0"/>
        </w:numPr>
        <w:ind w:left="567" w:hanging="567"/>
      </w:pPr>
    </w:p>
    <w:p w14:paraId="0F8BC4E2" w14:textId="77777777" w:rsidR="00492A9D" w:rsidRPr="00D05729" w:rsidRDefault="00492A9D" w:rsidP="00492A9D">
      <w:pPr>
        <w:pStyle w:val="Heading3"/>
      </w:pPr>
      <w:bookmarkStart w:id="75" w:name="_Toc462782293"/>
      <w:r w:rsidRPr="00D05729">
        <w:t>5.2.3</w:t>
      </w:r>
      <w:r w:rsidRPr="00D05729">
        <w:tab/>
        <w:t>Acquisition of an SI message</w:t>
      </w:r>
      <w:bookmarkEnd w:id="75"/>
    </w:p>
    <w:p w14:paraId="000CD95D" w14:textId="77777777" w:rsidR="00492A9D" w:rsidRPr="00D05729" w:rsidRDefault="00492A9D" w:rsidP="00492A9D">
      <w:r w:rsidRPr="00D05729">
        <w:t>When acquiring an SI message, the UE shall:</w:t>
      </w:r>
    </w:p>
    <w:p w14:paraId="07FB6E4D" w14:textId="77777777" w:rsidR="00492A9D" w:rsidRPr="00D05729" w:rsidRDefault="00492A9D" w:rsidP="00492A9D">
      <w:pPr>
        <w:pStyle w:val="B1"/>
      </w:pPr>
      <w:r w:rsidRPr="00D05729">
        <w:t>1&gt;</w:t>
      </w:r>
      <w:r w:rsidRPr="00D05729">
        <w:tab/>
        <w:t>determine the start of the SI-window for the concerned SI message as follows:</w:t>
      </w:r>
    </w:p>
    <w:p w14:paraId="53C32536" w14:textId="77777777" w:rsidR="00492A9D" w:rsidRPr="00D05729" w:rsidRDefault="00492A9D" w:rsidP="00492A9D">
      <w:pPr>
        <w:pStyle w:val="B2"/>
      </w:pPr>
      <w:r w:rsidRPr="00D05729">
        <w:t>2&gt;</w:t>
      </w:r>
      <w:r w:rsidRPr="00D05729">
        <w:tab/>
        <w:t xml:space="preserve">for the concerned SI message, determine the number </w:t>
      </w:r>
      <w:r w:rsidRPr="00D05729">
        <w:rPr>
          <w:i/>
          <w:iCs/>
        </w:rPr>
        <w:t>n</w:t>
      </w:r>
      <w:r w:rsidRPr="00D05729">
        <w:t xml:space="preserve"> which corresponds to the order of entry in the list of SI messages configured by </w:t>
      </w:r>
      <w:r w:rsidRPr="00D05729">
        <w:rPr>
          <w:i/>
          <w:iCs/>
        </w:rPr>
        <w:t>schedulingInfoList</w:t>
      </w:r>
      <w:r w:rsidRPr="00D05729">
        <w:t xml:space="preserve"> in </w:t>
      </w:r>
      <w:r w:rsidRPr="00D05729">
        <w:rPr>
          <w:i/>
          <w:iCs/>
        </w:rPr>
        <w:t>SystemInformationBlockType1</w:t>
      </w:r>
      <w:r w:rsidRPr="00D05729">
        <w:t>;</w:t>
      </w:r>
    </w:p>
    <w:p w14:paraId="00777AAE" w14:textId="77777777" w:rsidR="00492A9D" w:rsidRPr="00D05729" w:rsidRDefault="00492A9D" w:rsidP="00492A9D">
      <w:pPr>
        <w:pStyle w:val="B2"/>
      </w:pPr>
      <w:r w:rsidRPr="00D05729">
        <w:t>2&gt;</w:t>
      </w:r>
      <w:r w:rsidRPr="00D05729">
        <w:tab/>
        <w:t xml:space="preserve">determine the integer value </w:t>
      </w:r>
      <w:r w:rsidRPr="00D05729">
        <w:rPr>
          <w:i/>
          <w:iCs/>
        </w:rPr>
        <w:t>x</w:t>
      </w:r>
      <w:r w:rsidRPr="00D05729">
        <w:t xml:space="preserve"> = (</w:t>
      </w:r>
      <w:r w:rsidRPr="00D05729">
        <w:rPr>
          <w:i/>
          <w:iCs/>
        </w:rPr>
        <w:t>n</w:t>
      </w:r>
      <w:r w:rsidRPr="00D05729">
        <w:t xml:space="preserve"> – 1)*</w:t>
      </w:r>
      <w:r w:rsidRPr="00D05729">
        <w:rPr>
          <w:i/>
          <w:iCs/>
        </w:rPr>
        <w:t>w</w:t>
      </w:r>
      <w:r w:rsidRPr="00D05729">
        <w:t xml:space="preserve">, where </w:t>
      </w:r>
      <w:r w:rsidRPr="00D05729">
        <w:rPr>
          <w:i/>
          <w:iCs/>
        </w:rPr>
        <w:t>w</w:t>
      </w:r>
      <w:r w:rsidRPr="00D05729">
        <w:t xml:space="preserve"> is the </w:t>
      </w:r>
      <w:r w:rsidRPr="00D05729">
        <w:rPr>
          <w:i/>
          <w:iCs/>
        </w:rPr>
        <w:t>si-WindowLength</w:t>
      </w:r>
      <w:r w:rsidRPr="00D05729">
        <w:t>;</w:t>
      </w:r>
    </w:p>
    <w:p w14:paraId="02AA225B" w14:textId="77777777" w:rsidR="00492A9D" w:rsidRPr="00D05729" w:rsidRDefault="00492A9D" w:rsidP="00492A9D">
      <w:pPr>
        <w:pStyle w:val="B2"/>
      </w:pPr>
      <w:r w:rsidRPr="00D05729">
        <w:t>2&gt;</w:t>
      </w:r>
      <w:r w:rsidRPr="00D05729">
        <w:tab/>
        <w:t>the SI-window starts at the subframe #</w:t>
      </w:r>
      <w:r w:rsidRPr="00D05729">
        <w:rPr>
          <w:i/>
          <w:iCs/>
        </w:rPr>
        <w:t>a</w:t>
      </w:r>
      <w:r w:rsidRPr="00D05729">
        <w:t xml:space="preserve">, where </w:t>
      </w:r>
      <w:r w:rsidRPr="00D05729">
        <w:rPr>
          <w:i/>
          <w:iCs/>
        </w:rPr>
        <w:t>a</w:t>
      </w:r>
      <w:r w:rsidRPr="00D05729">
        <w:t xml:space="preserve"> = </w:t>
      </w:r>
      <w:r w:rsidRPr="00D05729">
        <w:rPr>
          <w:i/>
          <w:iCs/>
        </w:rPr>
        <w:t>x</w:t>
      </w:r>
      <w:r w:rsidRPr="00D05729">
        <w:t xml:space="preserve"> mod 10, in the radio frame for which SFN mod </w:t>
      </w:r>
      <w:r w:rsidRPr="00D05729">
        <w:rPr>
          <w:i/>
        </w:rPr>
        <w:t>T</w:t>
      </w:r>
      <w:r w:rsidRPr="00D05729">
        <w:t xml:space="preserve"> = FLOOR(</w:t>
      </w:r>
      <w:r w:rsidRPr="00D05729">
        <w:rPr>
          <w:i/>
          <w:iCs/>
        </w:rPr>
        <w:t>x</w:t>
      </w:r>
      <w:r w:rsidRPr="00D05729">
        <w:t xml:space="preserve">/10), where </w:t>
      </w:r>
      <w:r w:rsidRPr="00D05729">
        <w:rPr>
          <w:i/>
        </w:rPr>
        <w:t>T</w:t>
      </w:r>
      <w:r w:rsidRPr="00D05729">
        <w:t xml:space="preserve"> is the </w:t>
      </w:r>
      <w:r w:rsidRPr="00D05729">
        <w:rPr>
          <w:i/>
          <w:iCs/>
        </w:rPr>
        <w:t>si-Periodicity</w:t>
      </w:r>
      <w:r w:rsidRPr="00D05729">
        <w:t xml:space="preserve"> of the concerned SI message;</w:t>
      </w:r>
    </w:p>
    <w:p w14:paraId="53F4B8ED" w14:textId="77777777" w:rsidR="00492A9D" w:rsidRPr="00D05729" w:rsidRDefault="00492A9D" w:rsidP="00492A9D">
      <w:pPr>
        <w:pStyle w:val="NO"/>
      </w:pPr>
      <w:r w:rsidRPr="00D05729">
        <w:t>NOTE:</w:t>
      </w:r>
      <w:r w:rsidRPr="00D05729">
        <w:tab/>
        <w:t>E-UTRAN should configure an SI-window of 1 ms only if all SIs are scheduled before subframe #5 in radio frames for which SFN mod 2 = 0.</w:t>
      </w:r>
    </w:p>
    <w:p w14:paraId="6E674674" w14:textId="77777777" w:rsidR="00492A9D" w:rsidRPr="00D05729" w:rsidRDefault="00492A9D" w:rsidP="00492A9D">
      <w:pPr>
        <w:pStyle w:val="B1"/>
      </w:pPr>
      <w:r w:rsidRPr="00D05729">
        <w:t>1&gt;</w:t>
      </w:r>
      <w:r w:rsidRPr="00D05729">
        <w:tab/>
        <w:t xml:space="preserve">receive DL-SCH using the SI-RNTI from the start of the SI-window and continue until the end of the SI-window whose absolute length in time is given by </w:t>
      </w:r>
      <w:r w:rsidRPr="00D05729">
        <w:rPr>
          <w:i/>
          <w:iCs/>
        </w:rPr>
        <w:t>si-WindowLength</w:t>
      </w:r>
      <w:r w:rsidRPr="00D05729">
        <w:t>, or until the SI message was received, excluding the following subframes:</w:t>
      </w:r>
    </w:p>
    <w:p w14:paraId="0B06C662" w14:textId="77777777" w:rsidR="00492A9D" w:rsidRPr="00D05729" w:rsidRDefault="00492A9D" w:rsidP="00492A9D">
      <w:pPr>
        <w:pStyle w:val="B2"/>
      </w:pPr>
      <w:r w:rsidRPr="00D05729">
        <w:t>2&gt;</w:t>
      </w:r>
      <w:r w:rsidRPr="00D05729">
        <w:tab/>
        <w:t>subframe #5 in radio frames for which SFN mod 2 = 0;</w:t>
      </w:r>
    </w:p>
    <w:p w14:paraId="1DF542FE" w14:textId="77777777" w:rsidR="00492A9D" w:rsidRPr="00D05729" w:rsidRDefault="00492A9D" w:rsidP="00492A9D">
      <w:pPr>
        <w:pStyle w:val="B2"/>
      </w:pPr>
      <w:r w:rsidRPr="00D05729">
        <w:t>2&gt;</w:t>
      </w:r>
      <w:r w:rsidRPr="00D05729">
        <w:tab/>
        <w:t>any MBSFN subframes;</w:t>
      </w:r>
    </w:p>
    <w:p w14:paraId="6517D640" w14:textId="77777777" w:rsidR="00492A9D" w:rsidRPr="00D05729" w:rsidRDefault="00492A9D" w:rsidP="00492A9D">
      <w:pPr>
        <w:pStyle w:val="B2"/>
      </w:pPr>
      <w:r w:rsidRPr="00D05729">
        <w:t>2&gt;</w:t>
      </w:r>
      <w:r w:rsidRPr="00D05729">
        <w:tab/>
        <w:t>any uplink subframes in TDD;</w:t>
      </w:r>
    </w:p>
    <w:p w14:paraId="779C62A7" w14:textId="21BAA9E2" w:rsidR="00492A9D" w:rsidRPr="00D04434" w:rsidRDefault="00492A9D" w:rsidP="00A843A0">
      <w:pPr>
        <w:pStyle w:val="B1"/>
      </w:pPr>
      <w:r w:rsidRPr="00D05729">
        <w:t>1&gt;</w:t>
      </w:r>
      <w:r w:rsidRPr="00D05729">
        <w:tab/>
        <w:t>if the SI message was not received by the end of the SI-window, repeat reception at the next SI-window occasion for the concerned SI message;</w:t>
      </w:r>
    </w:p>
    <w:p w14:paraId="0C5568A6" w14:textId="6CD3967C" w:rsidR="002E2ED6" w:rsidRPr="00D04434" w:rsidRDefault="002E2ED6" w:rsidP="00492A9D"/>
    <w:sectPr w:rsidR="002E2ED6" w:rsidRPr="00D0443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2F20D" w14:textId="77777777" w:rsidR="00F6497D" w:rsidRDefault="00F6497D">
      <w:r>
        <w:separator/>
      </w:r>
    </w:p>
  </w:endnote>
  <w:endnote w:type="continuationSeparator" w:id="0">
    <w:p w14:paraId="71B5A840" w14:textId="77777777" w:rsidR="00F6497D" w:rsidRDefault="00F6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D92AE6F" w:rsidR="0003476A" w:rsidRDefault="000347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19A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19A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DC965" w14:textId="77777777" w:rsidR="00F6497D" w:rsidRDefault="00F6497D">
      <w:r>
        <w:separator/>
      </w:r>
    </w:p>
  </w:footnote>
  <w:footnote w:type="continuationSeparator" w:id="0">
    <w:p w14:paraId="1886B89E" w14:textId="77777777" w:rsidR="00F6497D" w:rsidRDefault="00F6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476A" w:rsidRDefault="0003476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9"/>
  </w:num>
  <w:num w:numId="14">
    <w:abstractNumId w:val="28"/>
  </w:num>
  <w:num w:numId="15">
    <w:abstractNumId w:val="10"/>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16"/>
  </w:num>
  <w:num w:numId="19">
    <w:abstractNumId w:val="20"/>
  </w:num>
  <w:num w:numId="20">
    <w:abstractNumId w:val="9"/>
  </w:num>
  <w:num w:numId="21">
    <w:abstractNumId w:val="24"/>
  </w:num>
  <w:num w:numId="22">
    <w:abstractNumId w:val="23"/>
  </w:num>
  <w:num w:numId="23">
    <w:abstractNumId w:val="7"/>
  </w:num>
  <w:num w:numId="24">
    <w:abstractNumId w:val="5"/>
  </w:num>
  <w:num w:numId="25">
    <w:abstractNumId w:val="25"/>
  </w:num>
  <w:num w:numId="26">
    <w:abstractNumId w:val="22"/>
  </w:num>
  <w:num w:numId="27">
    <w:abstractNumId w:val="26"/>
  </w:num>
  <w:num w:numId="28">
    <w:abstractNumId w:val="6"/>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72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3DBA"/>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643A8"/>
    <w:rsid w:val="00165671"/>
    <w:rsid w:val="001659C1"/>
    <w:rsid w:val="00173A8E"/>
    <w:rsid w:val="00177795"/>
    <w:rsid w:val="0018143F"/>
    <w:rsid w:val="00190AC1"/>
    <w:rsid w:val="0019341A"/>
    <w:rsid w:val="00196315"/>
    <w:rsid w:val="00197DF9"/>
    <w:rsid w:val="001A1987"/>
    <w:rsid w:val="001A2564"/>
    <w:rsid w:val="001A6173"/>
    <w:rsid w:val="001A6CBA"/>
    <w:rsid w:val="001B0D97"/>
    <w:rsid w:val="001B5A5D"/>
    <w:rsid w:val="001C0B25"/>
    <w:rsid w:val="001C1051"/>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66B3"/>
    <w:rsid w:val="002B24D6"/>
    <w:rsid w:val="002C41E6"/>
    <w:rsid w:val="002D071A"/>
    <w:rsid w:val="002D34B2"/>
    <w:rsid w:val="002D7637"/>
    <w:rsid w:val="002E17F2"/>
    <w:rsid w:val="002E2ED6"/>
    <w:rsid w:val="002E54E5"/>
    <w:rsid w:val="002E7CAE"/>
    <w:rsid w:val="002F2771"/>
    <w:rsid w:val="002F37A9"/>
    <w:rsid w:val="00301CE6"/>
    <w:rsid w:val="0030256B"/>
    <w:rsid w:val="0030289A"/>
    <w:rsid w:val="0030501F"/>
    <w:rsid w:val="0030740B"/>
    <w:rsid w:val="00307BA1"/>
    <w:rsid w:val="00311702"/>
    <w:rsid w:val="00311E82"/>
    <w:rsid w:val="00313FD6"/>
    <w:rsid w:val="003143BD"/>
    <w:rsid w:val="00315092"/>
    <w:rsid w:val="00317B01"/>
    <w:rsid w:val="003203ED"/>
    <w:rsid w:val="00322C9F"/>
    <w:rsid w:val="00324D23"/>
    <w:rsid w:val="00326798"/>
    <w:rsid w:val="00331751"/>
    <w:rsid w:val="0033267B"/>
    <w:rsid w:val="00334579"/>
    <w:rsid w:val="00334973"/>
    <w:rsid w:val="00335858"/>
    <w:rsid w:val="00336BDA"/>
    <w:rsid w:val="00342BD7"/>
    <w:rsid w:val="00343A07"/>
    <w:rsid w:val="00346DB5"/>
    <w:rsid w:val="003477B1"/>
    <w:rsid w:val="0035482C"/>
    <w:rsid w:val="00357380"/>
    <w:rsid w:val="003602D9"/>
    <w:rsid w:val="003604CE"/>
    <w:rsid w:val="003614BA"/>
    <w:rsid w:val="00365F29"/>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7FE5"/>
    <w:rsid w:val="003C11C8"/>
    <w:rsid w:val="003C2702"/>
    <w:rsid w:val="003C7806"/>
    <w:rsid w:val="003D0E00"/>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3DE6"/>
    <w:rsid w:val="00444F56"/>
    <w:rsid w:val="00446488"/>
    <w:rsid w:val="004517AA"/>
    <w:rsid w:val="00452CAC"/>
    <w:rsid w:val="00457565"/>
    <w:rsid w:val="00457B71"/>
    <w:rsid w:val="00465F3A"/>
    <w:rsid w:val="004669E2"/>
    <w:rsid w:val="00470C31"/>
    <w:rsid w:val="004734D0"/>
    <w:rsid w:val="0047556B"/>
    <w:rsid w:val="00475D80"/>
    <w:rsid w:val="00477768"/>
    <w:rsid w:val="0048581E"/>
    <w:rsid w:val="00492A9D"/>
    <w:rsid w:val="00492BC5"/>
    <w:rsid w:val="004953DE"/>
    <w:rsid w:val="004964F1"/>
    <w:rsid w:val="00496FBA"/>
    <w:rsid w:val="004A16BC"/>
    <w:rsid w:val="004A2B94"/>
    <w:rsid w:val="004B7C0C"/>
    <w:rsid w:val="004C34D2"/>
    <w:rsid w:val="004C3898"/>
    <w:rsid w:val="004C4C67"/>
    <w:rsid w:val="004D36B1"/>
    <w:rsid w:val="004D7EBD"/>
    <w:rsid w:val="004E2680"/>
    <w:rsid w:val="004E28F9"/>
    <w:rsid w:val="004E462E"/>
    <w:rsid w:val="004E56DC"/>
    <w:rsid w:val="004E76F4"/>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31534"/>
    <w:rsid w:val="00531EA2"/>
    <w:rsid w:val="00533474"/>
    <w:rsid w:val="005338D0"/>
    <w:rsid w:val="00534B59"/>
    <w:rsid w:val="00536759"/>
    <w:rsid w:val="00537C62"/>
    <w:rsid w:val="00541991"/>
    <w:rsid w:val="00546970"/>
    <w:rsid w:val="00554E19"/>
    <w:rsid w:val="0056121F"/>
    <w:rsid w:val="00565E00"/>
    <w:rsid w:val="00572505"/>
    <w:rsid w:val="00573514"/>
    <w:rsid w:val="005769A1"/>
    <w:rsid w:val="00580202"/>
    <w:rsid w:val="00582809"/>
    <w:rsid w:val="0058798C"/>
    <w:rsid w:val="005900FA"/>
    <w:rsid w:val="005935A4"/>
    <w:rsid w:val="0059401B"/>
    <w:rsid w:val="005948C2"/>
    <w:rsid w:val="00595DCA"/>
    <w:rsid w:val="0059726A"/>
    <w:rsid w:val="0059779B"/>
    <w:rsid w:val="005A209A"/>
    <w:rsid w:val="005A662D"/>
    <w:rsid w:val="005A79A9"/>
    <w:rsid w:val="005B35D7"/>
    <w:rsid w:val="005B392A"/>
    <w:rsid w:val="005B3AA3"/>
    <w:rsid w:val="005B6F83"/>
    <w:rsid w:val="005C1A47"/>
    <w:rsid w:val="005C74FB"/>
    <w:rsid w:val="005D1602"/>
    <w:rsid w:val="005E385F"/>
    <w:rsid w:val="005E5B81"/>
    <w:rsid w:val="005F2CB1"/>
    <w:rsid w:val="005F3025"/>
    <w:rsid w:val="005F4CDF"/>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55E6"/>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3651"/>
    <w:rsid w:val="00695FC2"/>
    <w:rsid w:val="00696949"/>
    <w:rsid w:val="00697052"/>
    <w:rsid w:val="006979FE"/>
    <w:rsid w:val="006A46FB"/>
    <w:rsid w:val="006A5E28"/>
    <w:rsid w:val="006A697B"/>
    <w:rsid w:val="006A7AFF"/>
    <w:rsid w:val="006B1816"/>
    <w:rsid w:val="006B2099"/>
    <w:rsid w:val="006B50CF"/>
    <w:rsid w:val="006B722B"/>
    <w:rsid w:val="006C03B8"/>
    <w:rsid w:val="006C1941"/>
    <w:rsid w:val="006C195B"/>
    <w:rsid w:val="006C5EC9"/>
    <w:rsid w:val="006C6059"/>
    <w:rsid w:val="006C7522"/>
    <w:rsid w:val="006D522F"/>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4BEC"/>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2158"/>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2A07"/>
    <w:rsid w:val="007E4610"/>
    <w:rsid w:val="007E4715"/>
    <w:rsid w:val="007E505B"/>
    <w:rsid w:val="007E551A"/>
    <w:rsid w:val="007E7091"/>
    <w:rsid w:val="00803FAE"/>
    <w:rsid w:val="0080605F"/>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3D42"/>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6D1A"/>
    <w:rsid w:val="008D7858"/>
    <w:rsid w:val="008E065E"/>
    <w:rsid w:val="008E0927"/>
    <w:rsid w:val="008E1909"/>
    <w:rsid w:val="008F1EAB"/>
    <w:rsid w:val="008F33DC"/>
    <w:rsid w:val="008F477F"/>
    <w:rsid w:val="00901313"/>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A11"/>
    <w:rsid w:val="00931BD9"/>
    <w:rsid w:val="009368F3"/>
    <w:rsid w:val="00941636"/>
    <w:rsid w:val="00941BB5"/>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21B"/>
    <w:rsid w:val="009E068F"/>
    <w:rsid w:val="009E14E0"/>
    <w:rsid w:val="009E35DB"/>
    <w:rsid w:val="009E47A3"/>
    <w:rsid w:val="009E760C"/>
    <w:rsid w:val="009F08F3"/>
    <w:rsid w:val="009F1ECE"/>
    <w:rsid w:val="009F344F"/>
    <w:rsid w:val="00A048A8"/>
    <w:rsid w:val="00A04F49"/>
    <w:rsid w:val="00A122B7"/>
    <w:rsid w:val="00A13E54"/>
    <w:rsid w:val="00A169AB"/>
    <w:rsid w:val="00A17F63"/>
    <w:rsid w:val="00A2193B"/>
    <w:rsid w:val="00A2351A"/>
    <w:rsid w:val="00A264A9"/>
    <w:rsid w:val="00A27785"/>
    <w:rsid w:val="00A30187"/>
    <w:rsid w:val="00A3448A"/>
    <w:rsid w:val="00A36297"/>
    <w:rsid w:val="00A37768"/>
    <w:rsid w:val="00A41E2B"/>
    <w:rsid w:val="00A4508B"/>
    <w:rsid w:val="00A45B74"/>
    <w:rsid w:val="00A50ED7"/>
    <w:rsid w:val="00A519EB"/>
    <w:rsid w:val="00A52489"/>
    <w:rsid w:val="00A52E1D"/>
    <w:rsid w:val="00A61499"/>
    <w:rsid w:val="00A62A77"/>
    <w:rsid w:val="00A63483"/>
    <w:rsid w:val="00A657D7"/>
    <w:rsid w:val="00A660AC"/>
    <w:rsid w:val="00A67E6C"/>
    <w:rsid w:val="00A71B99"/>
    <w:rsid w:val="00A72021"/>
    <w:rsid w:val="00A739D0"/>
    <w:rsid w:val="00A761D4"/>
    <w:rsid w:val="00A77EC4"/>
    <w:rsid w:val="00A843A0"/>
    <w:rsid w:val="00A92879"/>
    <w:rsid w:val="00A9292E"/>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C5C66"/>
    <w:rsid w:val="00AD0AA3"/>
    <w:rsid w:val="00AD334C"/>
    <w:rsid w:val="00AD3F94"/>
    <w:rsid w:val="00AD4A5A"/>
    <w:rsid w:val="00AD5A9C"/>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51E9"/>
    <w:rsid w:val="00BC0FDC"/>
    <w:rsid w:val="00BC3053"/>
    <w:rsid w:val="00BC4D2E"/>
    <w:rsid w:val="00BC550B"/>
    <w:rsid w:val="00BD48AC"/>
    <w:rsid w:val="00BD5F1A"/>
    <w:rsid w:val="00BE1234"/>
    <w:rsid w:val="00BE2FA6"/>
    <w:rsid w:val="00BE333F"/>
    <w:rsid w:val="00BE687A"/>
    <w:rsid w:val="00BE7406"/>
    <w:rsid w:val="00BE7603"/>
    <w:rsid w:val="00BF3279"/>
    <w:rsid w:val="00BF376D"/>
    <w:rsid w:val="00BF74C7"/>
    <w:rsid w:val="00C006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95B85"/>
    <w:rsid w:val="00CA1ED8"/>
    <w:rsid w:val="00CA4021"/>
    <w:rsid w:val="00CB1F63"/>
    <w:rsid w:val="00CB7170"/>
    <w:rsid w:val="00CC040E"/>
    <w:rsid w:val="00CC111F"/>
    <w:rsid w:val="00CC19A0"/>
    <w:rsid w:val="00CC2011"/>
    <w:rsid w:val="00CC28F0"/>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4A4"/>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046B"/>
    <w:rsid w:val="00D9196D"/>
    <w:rsid w:val="00D92982"/>
    <w:rsid w:val="00DA305E"/>
    <w:rsid w:val="00DA5007"/>
    <w:rsid w:val="00DA5417"/>
    <w:rsid w:val="00DA56E8"/>
    <w:rsid w:val="00DB0A9F"/>
    <w:rsid w:val="00DB29C1"/>
    <w:rsid w:val="00DB377D"/>
    <w:rsid w:val="00DC2D36"/>
    <w:rsid w:val="00DC53EF"/>
    <w:rsid w:val="00DD0E6B"/>
    <w:rsid w:val="00DD3096"/>
    <w:rsid w:val="00DE0F5D"/>
    <w:rsid w:val="00DE5608"/>
    <w:rsid w:val="00DE58D0"/>
    <w:rsid w:val="00DE654F"/>
    <w:rsid w:val="00DF0B6E"/>
    <w:rsid w:val="00DF15E0"/>
    <w:rsid w:val="00DF37A0"/>
    <w:rsid w:val="00E06606"/>
    <w:rsid w:val="00E110E7"/>
    <w:rsid w:val="00E11B20"/>
    <w:rsid w:val="00E17FA2"/>
    <w:rsid w:val="00E22330"/>
    <w:rsid w:val="00E30B5A"/>
    <w:rsid w:val="00E3123D"/>
    <w:rsid w:val="00E31461"/>
    <w:rsid w:val="00E31D43"/>
    <w:rsid w:val="00E324A3"/>
    <w:rsid w:val="00E32608"/>
    <w:rsid w:val="00E34188"/>
    <w:rsid w:val="00E345CD"/>
    <w:rsid w:val="00E34B6E"/>
    <w:rsid w:val="00E35559"/>
    <w:rsid w:val="00E3723A"/>
    <w:rsid w:val="00E37860"/>
    <w:rsid w:val="00E435F8"/>
    <w:rsid w:val="00E446F1"/>
    <w:rsid w:val="00E46886"/>
    <w:rsid w:val="00E47AEF"/>
    <w:rsid w:val="00E522B8"/>
    <w:rsid w:val="00E53B75"/>
    <w:rsid w:val="00E54786"/>
    <w:rsid w:val="00E54E3B"/>
    <w:rsid w:val="00E57565"/>
    <w:rsid w:val="00E607C1"/>
    <w:rsid w:val="00E60BA0"/>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0F0B"/>
    <w:rsid w:val="00EA7108"/>
    <w:rsid w:val="00EA7A41"/>
    <w:rsid w:val="00EB077B"/>
    <w:rsid w:val="00EB4EA2"/>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94A"/>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97D"/>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EA51F66-C660-41E0-B9BD-96EC16E94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1C0B25"/>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C0B25"/>
    <w:rPr>
      <w:rFonts w:ascii="Times New Roman" w:hAnsi="Times New Roman"/>
      <w:lang w:val="en-GB" w:eastAsia="x-none"/>
    </w:rPr>
  </w:style>
  <w:style w:type="character" w:customStyle="1" w:styleId="B1Char1">
    <w:name w:val="B1 Char1"/>
    <w:link w:val="B1"/>
    <w:rsid w:val="001C0B25"/>
    <w:rPr>
      <w:rFonts w:ascii="Arial" w:hAnsi="Arial"/>
      <w:lang w:val="en-GB" w:eastAsia="en-US"/>
    </w:rPr>
  </w:style>
  <w:style w:type="character" w:customStyle="1" w:styleId="B2Char">
    <w:name w:val="B2 Char"/>
    <w:link w:val="B2"/>
    <w:rsid w:val="001C0B25"/>
    <w:rPr>
      <w:rFonts w:ascii="Arial" w:hAnsi="Arial"/>
      <w:lang w:val="en-GB" w:eastAsia="en-US"/>
    </w:rPr>
  </w:style>
  <w:style w:type="paragraph" w:styleId="Revision">
    <w:name w:val="Revision"/>
    <w:hidden/>
    <w:uiPriority w:val="99"/>
    <w:semiHidden/>
    <w:rsid w:val="00941B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5NUHHDQN7SK2-1-182913</_dlc_DocId>
    <_dlc_DocIdUrl xmlns="08b2df90-05d3-4030-90d4-c9feeb4a1cd9">
      <Url>https://ericoll.internal.ericsson.com/sites/star/_layouts/DocIdRedir.aspx?ID=5NUHHDQN7SK2-1-182913</Url>
      <Description>5NUHHDQN7SK2-1-182913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E538B-74C2-4F6A-925C-34D9C5363032}"/>
</file>

<file path=customXml/itemProps2.xml><?xml version="1.0" encoding="utf-8"?>
<ds:datastoreItem xmlns:ds="http://schemas.openxmlformats.org/officeDocument/2006/customXml" ds:itemID="{5016DF32-E059-47F2-856F-0576969F4847}"/>
</file>

<file path=customXml/itemProps3.xml><?xml version="1.0" encoding="utf-8"?>
<ds:datastoreItem xmlns:ds="http://schemas.openxmlformats.org/officeDocument/2006/customXml" ds:itemID="{72AE8990-3B08-4AC2-B457-6F48EB42F41B}"/>
</file>

<file path=customXml/itemProps4.xml><?xml version="1.0" encoding="utf-8"?>
<ds:datastoreItem xmlns:ds="http://schemas.openxmlformats.org/officeDocument/2006/customXml" ds:itemID="{AB8D8EC9-12AF-4A6C-8425-2FC85148CD88}"/>
</file>

<file path=customXml/itemProps5.xml><?xml version="1.0" encoding="utf-8"?>
<ds:datastoreItem xmlns:ds="http://schemas.openxmlformats.org/officeDocument/2006/customXml" ds:itemID="{8A532606-8940-48ED-9B07-DC3321B08F2B}"/>
</file>

<file path=customXml/itemProps6.xml><?xml version="1.0" encoding="utf-8"?>
<ds:datastoreItem xmlns:ds="http://schemas.openxmlformats.org/officeDocument/2006/customXml" ds:itemID="{532C63E1-BFE2-4B9F-9019-FC7B6A2C781D}"/>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3</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Janne Peisa</dc:creator>
  <cp:keywords>3GPP; Ericsson; TDoc</cp:keywords>
  <dc:description/>
  <cp:lastModifiedBy>Janne Peisa</cp:lastModifiedBy>
  <cp:revision>2</cp:revision>
  <cp:lastPrinted>2016-11-03T13:31:00Z</cp:lastPrinted>
  <dcterms:created xsi:type="dcterms:W3CDTF">2017-09-28T19:30:00Z</dcterms:created>
  <dcterms:modified xsi:type="dcterms:W3CDTF">2017-09-28T19:30:00Z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de325c6d-81b8-4851-9667-ece0373458b8</vt:lpwstr>
  </property>
</Properties>
</file>